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7F546" w14:textId="07ECD05A" w:rsidR="00D41FF6" w:rsidRPr="00357881" w:rsidRDefault="00A8645A">
      <w:pPr>
        <w:jc w:val="center"/>
        <w:rPr>
          <w:b/>
          <w:sz w:val="24"/>
        </w:rPr>
      </w:pPr>
      <w:r w:rsidRPr="00357881">
        <w:rPr>
          <w:b/>
          <w:sz w:val="24"/>
        </w:rPr>
        <w:t>A</w:t>
      </w:r>
      <w:r w:rsidR="006B72FD">
        <w:rPr>
          <w:b/>
          <w:sz w:val="24"/>
        </w:rPr>
        <w:t xml:space="preserve">PÊNDICE </w:t>
      </w:r>
      <w:r w:rsidR="00164B87">
        <w:rPr>
          <w:b/>
          <w:sz w:val="24"/>
        </w:rPr>
        <w:t>VIII</w:t>
      </w:r>
    </w:p>
    <w:p w14:paraId="49F95FE9" w14:textId="77777777" w:rsidR="00D41FF6" w:rsidRPr="00357881" w:rsidRDefault="00D41FF6" w:rsidP="00FC4E50">
      <w:pPr>
        <w:pStyle w:val="Corpodetexto2"/>
      </w:pPr>
      <w:r w:rsidRPr="00357881">
        <w:t xml:space="preserve">MODELO DE </w:t>
      </w:r>
      <w:r w:rsidR="0076644F" w:rsidRPr="00357881">
        <w:t>TERMO</w:t>
      </w:r>
      <w:r w:rsidR="00F57781" w:rsidRPr="00357881">
        <w:t xml:space="preserve"> </w:t>
      </w:r>
      <w:r w:rsidR="0076644F" w:rsidRPr="00357881">
        <w:t>DE OPÇÃO POR NÃO REALIZAR VISTORIA</w:t>
      </w:r>
    </w:p>
    <w:p w14:paraId="7EE1538B" w14:textId="77777777" w:rsidR="00D41FF6" w:rsidRDefault="006757E1" w:rsidP="00A65F76">
      <w:pPr>
        <w:widowControl w:val="0"/>
        <w:jc w:val="center"/>
        <w:rPr>
          <w:sz w:val="19"/>
        </w:rPr>
      </w:pPr>
      <w:r w:rsidRPr="00357881">
        <w:rPr>
          <w:sz w:val="19"/>
        </w:rPr>
        <w:t>(Modelo de declaração a ser apresentado</w:t>
      </w:r>
      <w:r w:rsidR="00322B58" w:rsidRPr="00357881">
        <w:rPr>
          <w:sz w:val="19"/>
        </w:rPr>
        <w:t xml:space="preserve"> nos termos </w:t>
      </w:r>
      <w:r w:rsidR="003079A1" w:rsidRPr="00357881">
        <w:rPr>
          <w:sz w:val="19"/>
        </w:rPr>
        <w:t>d</w:t>
      </w:r>
      <w:r w:rsidR="00FC4E50" w:rsidRPr="00357881">
        <w:rPr>
          <w:sz w:val="19"/>
        </w:rPr>
        <w:t>o</w:t>
      </w:r>
      <w:r w:rsidR="004B63F1" w:rsidRPr="00357881">
        <w:rPr>
          <w:sz w:val="19"/>
        </w:rPr>
        <w:t xml:space="preserve"> </w:t>
      </w:r>
      <w:r w:rsidR="00FC4E50" w:rsidRPr="00357881">
        <w:rPr>
          <w:sz w:val="19"/>
        </w:rPr>
        <w:t>sub</w:t>
      </w:r>
      <w:r w:rsidR="003079A1" w:rsidRPr="00357881">
        <w:rPr>
          <w:sz w:val="19"/>
        </w:rPr>
        <w:t xml:space="preserve">item </w:t>
      </w:r>
      <w:r w:rsidR="000F12DB" w:rsidRPr="00357881">
        <w:rPr>
          <w:sz w:val="19"/>
        </w:rPr>
        <w:t>4.1.</w:t>
      </w:r>
      <w:r w:rsidR="0076644F" w:rsidRPr="00357881">
        <w:rPr>
          <w:sz w:val="19"/>
        </w:rPr>
        <w:t>3</w:t>
      </w:r>
      <w:r w:rsidR="006A0C71" w:rsidRPr="00357881">
        <w:rPr>
          <w:sz w:val="19"/>
        </w:rPr>
        <w:t xml:space="preserve"> </w:t>
      </w:r>
      <w:r w:rsidR="00D41FF6" w:rsidRPr="00357881">
        <w:rPr>
          <w:sz w:val="19"/>
        </w:rPr>
        <w:t xml:space="preserve">do </w:t>
      </w:r>
      <w:r w:rsidR="000F12DB" w:rsidRPr="00357881">
        <w:rPr>
          <w:sz w:val="19"/>
        </w:rPr>
        <w:t>Termo</w:t>
      </w:r>
      <w:r w:rsidR="000F12DB">
        <w:rPr>
          <w:sz w:val="19"/>
        </w:rPr>
        <w:t xml:space="preserve"> de Referência</w:t>
      </w:r>
      <w:r w:rsidR="00D41FF6" w:rsidRPr="005E3749">
        <w:rPr>
          <w:sz w:val="19"/>
        </w:rPr>
        <w:t>)</w:t>
      </w:r>
    </w:p>
    <w:p w14:paraId="254EFCE6" w14:textId="77777777" w:rsidR="00D41FF6" w:rsidRDefault="00D41FF6">
      <w:pPr>
        <w:pStyle w:val="Ttulo3"/>
        <w:spacing w:before="200"/>
      </w:pPr>
    </w:p>
    <w:p w14:paraId="6248D1B4" w14:textId="77777777" w:rsidR="00A46460" w:rsidRPr="00A46460" w:rsidRDefault="00A46460" w:rsidP="00A46460"/>
    <w:p w14:paraId="1AD5FC1C" w14:textId="3800AE24" w:rsidR="00D719C8" w:rsidRPr="00D15C89" w:rsidRDefault="00D719C8" w:rsidP="00D719C8">
      <w:pPr>
        <w:spacing w:line="360" w:lineRule="auto"/>
        <w:rPr>
          <w:rFonts w:ascii="Times New Roman" w:hAnsi="Times New Roman"/>
          <w:sz w:val="20"/>
        </w:rPr>
      </w:pPr>
      <w:bookmarkStart w:id="0" w:name="_Hlk195689632"/>
      <w:r w:rsidRPr="00D15C89">
        <w:rPr>
          <w:sz w:val="20"/>
        </w:rPr>
        <w:t xml:space="preserve">Processo Administrativo nº: </w:t>
      </w:r>
      <w:r w:rsidR="00D15C89" w:rsidRPr="00D15C89">
        <w:rPr>
          <w:sz w:val="20"/>
        </w:rPr>
        <w:t>31.0058</w:t>
      </w:r>
      <w:r w:rsidR="00E35794">
        <w:rPr>
          <w:sz w:val="20"/>
        </w:rPr>
        <w:t>4</w:t>
      </w:r>
      <w:bookmarkStart w:id="1" w:name="_GoBack"/>
      <w:bookmarkEnd w:id="1"/>
      <w:r w:rsidR="00D15C89" w:rsidRPr="00D15C89">
        <w:rPr>
          <w:sz w:val="20"/>
        </w:rPr>
        <w:t>411/2025-33</w:t>
      </w:r>
      <w:r w:rsidRPr="00D15C89">
        <w:rPr>
          <w:sz w:val="20"/>
        </w:rPr>
        <w:t xml:space="preserve"> </w:t>
      </w:r>
    </w:p>
    <w:p w14:paraId="1E35850E" w14:textId="3A17DF7F" w:rsidR="00D719C8" w:rsidRPr="00D15C89" w:rsidRDefault="00D719C8" w:rsidP="00D719C8">
      <w:pPr>
        <w:spacing w:line="360" w:lineRule="auto"/>
        <w:rPr>
          <w:sz w:val="20"/>
        </w:rPr>
      </w:pPr>
      <w:r w:rsidRPr="00D15C89">
        <w:rPr>
          <w:sz w:val="20"/>
        </w:rPr>
        <w:t>Pregão Eletrônico nº:</w:t>
      </w:r>
      <w:r w:rsidR="00A63F15" w:rsidRPr="00D15C89">
        <w:rPr>
          <w:sz w:val="20"/>
        </w:rPr>
        <w:t xml:space="preserve"> 11/2025</w:t>
      </w:r>
      <w:r w:rsidRPr="00D15C89">
        <w:rPr>
          <w:sz w:val="20"/>
        </w:rPr>
        <w:t xml:space="preserve"> </w:t>
      </w:r>
    </w:p>
    <w:p w14:paraId="063E3D7C" w14:textId="77777777" w:rsidR="00D719C8" w:rsidRPr="001737E9" w:rsidRDefault="00D719C8" w:rsidP="00D719C8">
      <w:pPr>
        <w:spacing w:line="360" w:lineRule="auto"/>
        <w:rPr>
          <w:sz w:val="20"/>
        </w:rPr>
      </w:pPr>
      <w:r w:rsidRPr="0059072D">
        <w:rPr>
          <w:sz w:val="20"/>
        </w:rPr>
        <w:t xml:space="preserve">Objeto: </w:t>
      </w:r>
      <w:r w:rsidRPr="0059072D">
        <w:rPr>
          <w:rFonts w:cs="Arial"/>
          <w:sz w:val="20"/>
        </w:rPr>
        <w:t xml:space="preserve">prestação de serviço comum de engenharia para manutenção preventiva e corretiva </w:t>
      </w:r>
      <w:r w:rsidRPr="0059072D">
        <w:rPr>
          <w:rFonts w:eastAsia="Arial" w:cs="Arial"/>
          <w:sz w:val="20"/>
        </w:rPr>
        <w:t xml:space="preserve">e de instalação de aparelhos e sistemas de ar condicionado lotados na nas unidades administrativas da </w:t>
      </w:r>
      <w:r w:rsidRPr="0059072D">
        <w:rPr>
          <w:rFonts w:cs="Arial"/>
          <w:sz w:val="20"/>
        </w:rPr>
        <w:t>BHTRANS</w:t>
      </w:r>
      <w:r w:rsidRPr="0059072D">
        <w:rPr>
          <w:rFonts w:eastAsia="Arial" w:cs="Arial"/>
          <w:sz w:val="20"/>
        </w:rPr>
        <w:t xml:space="preserve">, </w:t>
      </w:r>
      <w:r w:rsidRPr="0059072D">
        <w:rPr>
          <w:rFonts w:cs="Arial"/>
          <w:sz w:val="20"/>
        </w:rPr>
        <w:t>incluso o fornecimento de peças conforme condições e exigências estabelecidas neste instrumento.</w:t>
      </w:r>
      <w:r w:rsidRPr="001737E9">
        <w:rPr>
          <w:sz w:val="20"/>
        </w:rPr>
        <w:t xml:space="preserve"> </w:t>
      </w:r>
    </w:p>
    <w:bookmarkEnd w:id="0"/>
    <w:p w14:paraId="40F06B3B" w14:textId="77777777" w:rsidR="00D41FF6" w:rsidRDefault="00D41FF6"/>
    <w:p w14:paraId="624E96F1" w14:textId="77777777" w:rsidR="00D41FF6" w:rsidRDefault="00D41FF6"/>
    <w:p w14:paraId="7C017397" w14:textId="77777777" w:rsidR="0076644F" w:rsidRDefault="0076644F" w:rsidP="0076644F">
      <w:pPr>
        <w:spacing w:line="360" w:lineRule="auto"/>
        <w:jc w:val="both"/>
        <w:rPr>
          <w:sz w:val="20"/>
        </w:rPr>
      </w:pPr>
    </w:p>
    <w:p w14:paraId="5EBC521A" w14:textId="77777777" w:rsidR="0076644F" w:rsidRPr="0076644F" w:rsidRDefault="0076644F" w:rsidP="0076644F">
      <w:pPr>
        <w:spacing w:line="360" w:lineRule="auto"/>
        <w:jc w:val="both"/>
        <w:rPr>
          <w:sz w:val="20"/>
        </w:rPr>
      </w:pPr>
      <w:r w:rsidRPr="0076644F">
        <w:rPr>
          <w:sz w:val="20"/>
        </w:rPr>
        <w:t xml:space="preserve">A empresa </w:t>
      </w:r>
      <w:r>
        <w:rPr>
          <w:sz w:val="20"/>
        </w:rPr>
        <w:t>.................................</w:t>
      </w:r>
      <w:r w:rsidRPr="0076644F">
        <w:rPr>
          <w:sz w:val="20"/>
        </w:rPr>
        <w:t xml:space="preserve">, com sede </w:t>
      </w:r>
      <w:r>
        <w:rPr>
          <w:sz w:val="20"/>
        </w:rPr>
        <w:t>............................</w:t>
      </w:r>
      <w:r w:rsidRPr="0076644F">
        <w:rPr>
          <w:sz w:val="20"/>
        </w:rPr>
        <w:t xml:space="preserve">(endereço completo), </w:t>
      </w:r>
      <w:r>
        <w:rPr>
          <w:sz w:val="20"/>
        </w:rPr>
        <w:t xml:space="preserve">inscrita </w:t>
      </w:r>
      <w:r w:rsidRPr="0076644F">
        <w:rPr>
          <w:sz w:val="20"/>
        </w:rPr>
        <w:t xml:space="preserve">sob o CNPJ nº </w:t>
      </w:r>
      <w:r>
        <w:rPr>
          <w:sz w:val="20"/>
        </w:rPr>
        <w:t>...................</w:t>
      </w:r>
      <w:r w:rsidRPr="0076644F">
        <w:rPr>
          <w:sz w:val="20"/>
        </w:rPr>
        <w:t>, declara para fins de participação do Pregão Eletrônico nº........................., que  possui conhecimento pleno das condições e peculiaridades da contratação e se responsabiliza por todas as consequências deste ato, bem como está ciente de que não serão admitidas, em hipótese alguma, alegações de desconhecimento das instalações, dúvidas ou esquecimentos de quaisquer</w:t>
      </w:r>
      <w:r w:rsidRPr="0076644F">
        <w:rPr>
          <w:i/>
          <w:sz w:val="20"/>
        </w:rPr>
        <w:t xml:space="preserve"> </w:t>
      </w:r>
      <w:r w:rsidRPr="0076644F">
        <w:rPr>
          <w:sz w:val="20"/>
        </w:rPr>
        <w:t>detalhes dos locais da prestação do serviço, assumindo os ônus dos serviços decorrentes.</w:t>
      </w:r>
    </w:p>
    <w:p w14:paraId="79A69F29" w14:textId="77777777" w:rsidR="0076644F" w:rsidRPr="0076644F" w:rsidRDefault="0076644F" w:rsidP="0076644F">
      <w:pPr>
        <w:spacing w:line="360" w:lineRule="auto"/>
        <w:jc w:val="both"/>
        <w:rPr>
          <w:sz w:val="20"/>
        </w:rPr>
      </w:pPr>
    </w:p>
    <w:p w14:paraId="0834E16F" w14:textId="77777777" w:rsidR="0076644F" w:rsidRPr="0076644F" w:rsidRDefault="0076644F" w:rsidP="0076644F">
      <w:pPr>
        <w:spacing w:line="360" w:lineRule="auto"/>
        <w:jc w:val="both"/>
        <w:rPr>
          <w:sz w:val="20"/>
        </w:rPr>
      </w:pPr>
      <w:r w:rsidRPr="0076644F">
        <w:rPr>
          <w:sz w:val="20"/>
        </w:rPr>
        <w:t xml:space="preserve">Belo Horizonte,          de              de  </w:t>
      </w:r>
    </w:p>
    <w:p w14:paraId="6FB90469" w14:textId="77777777" w:rsidR="00FF2DD3" w:rsidRPr="0076644F" w:rsidRDefault="00FF2DD3" w:rsidP="00022A90">
      <w:pPr>
        <w:spacing w:before="200" w:line="360" w:lineRule="auto"/>
        <w:jc w:val="both"/>
        <w:rPr>
          <w:rFonts w:cs="Arial"/>
          <w:sz w:val="20"/>
        </w:rPr>
      </w:pPr>
    </w:p>
    <w:p w14:paraId="27EB2CFA" w14:textId="77777777" w:rsidR="00D41FF6" w:rsidRDefault="00FF2DD3" w:rsidP="00FF2DD3">
      <w:pPr>
        <w:spacing w:before="200" w:line="360" w:lineRule="auto"/>
        <w:jc w:val="both"/>
        <w:rPr>
          <w:sz w:val="20"/>
        </w:rPr>
      </w:pPr>
      <w:r>
        <w:rPr>
          <w:rFonts w:cs="Arial"/>
          <w:sz w:val="20"/>
        </w:rPr>
        <w:t xml:space="preserve"> </w:t>
      </w:r>
    </w:p>
    <w:p w14:paraId="04293DFA" w14:textId="77777777" w:rsidR="00D41FF6" w:rsidRDefault="00D41FF6" w:rsidP="000C284E">
      <w:pPr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14:paraId="3D3B5A6A" w14:textId="77777777" w:rsidR="00D41FF6" w:rsidRDefault="00D41FF6" w:rsidP="000C284E">
      <w:pPr>
        <w:jc w:val="center"/>
        <w:rPr>
          <w:sz w:val="20"/>
        </w:rPr>
      </w:pPr>
      <w:r>
        <w:rPr>
          <w:sz w:val="20"/>
        </w:rPr>
        <w:t>Local e Data</w:t>
      </w:r>
    </w:p>
    <w:p w14:paraId="29086FFF" w14:textId="77777777" w:rsidR="00D41FF6" w:rsidRDefault="00D41FF6" w:rsidP="000C284E">
      <w:pPr>
        <w:spacing w:line="360" w:lineRule="auto"/>
        <w:jc w:val="center"/>
        <w:rPr>
          <w:sz w:val="20"/>
        </w:rPr>
      </w:pPr>
    </w:p>
    <w:p w14:paraId="43BD5B29" w14:textId="77777777" w:rsidR="00A46460" w:rsidRDefault="00A46460" w:rsidP="000C284E">
      <w:pPr>
        <w:spacing w:line="360" w:lineRule="auto"/>
        <w:jc w:val="center"/>
        <w:rPr>
          <w:sz w:val="20"/>
        </w:rPr>
      </w:pPr>
    </w:p>
    <w:p w14:paraId="525EFF59" w14:textId="77777777" w:rsidR="00D41FF6" w:rsidRDefault="00D41FF6" w:rsidP="000C284E">
      <w:pPr>
        <w:spacing w:line="360" w:lineRule="auto"/>
        <w:jc w:val="center"/>
        <w:rPr>
          <w:sz w:val="20"/>
        </w:rPr>
      </w:pPr>
    </w:p>
    <w:p w14:paraId="2176CFCD" w14:textId="77777777" w:rsidR="00D41FF6" w:rsidRDefault="00D41FF6" w:rsidP="000C284E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14:paraId="660EB679" w14:textId="77777777" w:rsidR="00DE1F51" w:rsidRDefault="00DE1F51" w:rsidP="000C284E">
      <w:pPr>
        <w:pStyle w:val="Ttulo1"/>
        <w:keepNext w:val="0"/>
        <w:widowControl w:val="0"/>
        <w:ind w:left="1416" w:hanging="1416"/>
        <w:rPr>
          <w:b w:val="0"/>
          <w:sz w:val="20"/>
        </w:rPr>
      </w:pPr>
      <w:r>
        <w:rPr>
          <w:b w:val="0"/>
          <w:sz w:val="20"/>
        </w:rPr>
        <w:t>Assinatura do(s) Representante(s) Legal(ais)</w:t>
      </w:r>
    </w:p>
    <w:p w14:paraId="5D7B3957" w14:textId="77777777" w:rsidR="00D41FF6" w:rsidRDefault="00D41FF6" w:rsidP="000C284E">
      <w:pPr>
        <w:spacing w:line="360" w:lineRule="auto"/>
        <w:jc w:val="center"/>
        <w:rPr>
          <w:sz w:val="20"/>
        </w:rPr>
      </w:pPr>
    </w:p>
    <w:sectPr w:rsidR="00D41FF6" w:rsidSect="003000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8E379" w14:textId="77777777" w:rsidR="009D474F" w:rsidRDefault="009D474F">
      <w:r>
        <w:separator/>
      </w:r>
    </w:p>
  </w:endnote>
  <w:endnote w:type="continuationSeparator" w:id="0">
    <w:p w14:paraId="463D6A4A" w14:textId="77777777" w:rsidR="009D474F" w:rsidRDefault="009D4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1C701" w14:textId="77777777" w:rsidR="009D0423" w:rsidRDefault="009D042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EC67" w14:textId="26305C01" w:rsidR="00D41FF6" w:rsidRPr="000D0822" w:rsidRDefault="00E35794">
    <w:pPr>
      <w:pStyle w:val="Rodap"/>
      <w:pBdr>
        <w:top w:val="single" w:sz="4" w:space="1" w:color="auto"/>
      </w:pBdr>
      <w:rPr>
        <w:rFonts w:ascii="Arial" w:hAnsi="Arial"/>
        <w:sz w:val="19"/>
        <w:szCs w:val="19"/>
      </w:rPr>
    </w:pPr>
    <w:r>
      <w:rPr>
        <w:rFonts w:ascii="Arial" w:hAnsi="Arial"/>
        <w:b/>
        <w:i/>
        <w:noProof/>
        <w:sz w:val="19"/>
        <w:szCs w:val="19"/>
      </w:rPr>
      <w:object w:dxaOrig="1440" w:dyaOrig="1440" w14:anchorId="7F618A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38.35pt;margin-top:652.4pt;width:53.9pt;height:53.9pt;z-index:251659776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2049" DrawAspect="Content" ObjectID="_1814955011" r:id="rId2"/>
      </w:object>
    </w:r>
    <w:r w:rsidR="00FC5C37" w:rsidRPr="00A63F15">
      <w:rPr>
        <w:rFonts w:ascii="Arial" w:hAnsi="Arial"/>
        <w:b/>
        <w:i/>
        <w:sz w:val="19"/>
        <w:szCs w:val="19"/>
      </w:rPr>
      <w:t>BHTRANS</w:t>
    </w:r>
    <w:r w:rsidR="00934C78" w:rsidRPr="00A63F15">
      <w:rPr>
        <w:rFonts w:ascii="Arial" w:hAnsi="Arial"/>
        <w:sz w:val="19"/>
        <w:szCs w:val="19"/>
      </w:rPr>
      <w:t xml:space="preserve"> – </w:t>
    </w:r>
    <w:r w:rsidR="00FC5C37" w:rsidRPr="00A63F15">
      <w:rPr>
        <w:rFonts w:ascii="Arial" w:hAnsi="Arial"/>
        <w:sz w:val="19"/>
        <w:szCs w:val="19"/>
      </w:rPr>
      <w:t xml:space="preserve">PE nº </w:t>
    </w:r>
    <w:r w:rsidR="00A63F15" w:rsidRPr="00A63F15">
      <w:rPr>
        <w:rFonts w:ascii="Arial" w:hAnsi="Arial"/>
        <w:sz w:val="19"/>
        <w:szCs w:val="19"/>
      </w:rPr>
      <w:t>11</w:t>
    </w:r>
    <w:r w:rsidR="00357881" w:rsidRPr="00A63F15">
      <w:rPr>
        <w:rFonts w:ascii="Arial" w:hAnsi="Arial"/>
        <w:sz w:val="19"/>
        <w:szCs w:val="19"/>
      </w:rPr>
      <w:t>/202</w:t>
    </w:r>
    <w:r w:rsidR="00711106" w:rsidRPr="00A63F15">
      <w:rPr>
        <w:rFonts w:ascii="Arial" w:hAnsi="Arial"/>
        <w:sz w:val="19"/>
        <w:szCs w:val="19"/>
      </w:rPr>
      <w:t>5</w:t>
    </w:r>
    <w:r w:rsidR="00FC5C37" w:rsidRPr="00A63F15">
      <w:rPr>
        <w:rFonts w:ascii="Arial" w:hAnsi="Arial"/>
        <w:sz w:val="19"/>
        <w:szCs w:val="19"/>
      </w:rPr>
      <w:t xml:space="preserve"> </w:t>
    </w:r>
    <w:r w:rsidR="00676FEB" w:rsidRPr="00A63F15">
      <w:rPr>
        <w:rFonts w:ascii="Arial" w:hAnsi="Arial"/>
        <w:sz w:val="19"/>
        <w:szCs w:val="19"/>
      </w:rPr>
      <w:t>–</w:t>
    </w:r>
    <w:r w:rsidR="00676FEB" w:rsidRPr="000D0822">
      <w:rPr>
        <w:rFonts w:ascii="Arial" w:hAnsi="Arial"/>
        <w:sz w:val="19"/>
        <w:szCs w:val="19"/>
      </w:rPr>
      <w:t xml:space="preserve"> A</w:t>
    </w:r>
    <w:r w:rsidR="006B72FD">
      <w:rPr>
        <w:rFonts w:ascii="Arial" w:hAnsi="Arial"/>
        <w:sz w:val="19"/>
        <w:szCs w:val="19"/>
      </w:rPr>
      <w:t xml:space="preserve">pêndice </w:t>
    </w:r>
    <w:r w:rsidR="00357881" w:rsidRPr="000D0822">
      <w:rPr>
        <w:rFonts w:ascii="Arial" w:hAnsi="Arial"/>
        <w:sz w:val="19"/>
        <w:szCs w:val="19"/>
      </w:rPr>
      <w:t>V</w:t>
    </w:r>
    <w:r w:rsidR="006B72FD">
      <w:rPr>
        <w:rFonts w:ascii="Arial" w:hAnsi="Arial"/>
        <w:sz w:val="19"/>
        <w:szCs w:val="19"/>
      </w:rPr>
      <w:t>III</w:t>
    </w:r>
    <w:r w:rsidR="00D41FF6" w:rsidRPr="000D0822">
      <w:rPr>
        <w:rFonts w:ascii="Arial" w:hAnsi="Arial"/>
        <w:sz w:val="19"/>
        <w:szCs w:val="19"/>
      </w:rPr>
      <w:t xml:space="preserve"> – Modelo </w:t>
    </w:r>
    <w:r w:rsidR="00F57781" w:rsidRPr="000D0822">
      <w:rPr>
        <w:rFonts w:ascii="Arial" w:hAnsi="Arial"/>
        <w:sz w:val="19"/>
        <w:szCs w:val="19"/>
      </w:rPr>
      <w:t>Termo de opção por não realizar vistoria</w:t>
    </w:r>
    <w:r w:rsidR="00D41FF6" w:rsidRPr="000D0822">
      <w:rPr>
        <w:rFonts w:ascii="Arial" w:hAnsi="Arial"/>
        <w:sz w:val="19"/>
        <w:szCs w:val="19"/>
      </w:rPr>
      <w:t xml:space="preserve"> – </w:t>
    </w:r>
    <w:r w:rsidR="00D41FF6" w:rsidRPr="000D0822">
      <w:rPr>
        <w:rFonts w:ascii="Arial" w:hAnsi="Arial"/>
        <w:snapToGrid w:val="0"/>
        <w:sz w:val="19"/>
        <w:szCs w:val="19"/>
      </w:rPr>
      <w:t>Pág</w:t>
    </w:r>
    <w:r w:rsidR="00BC3325">
      <w:rPr>
        <w:rFonts w:ascii="Arial" w:hAnsi="Arial"/>
        <w:snapToGrid w:val="0"/>
        <w:sz w:val="19"/>
        <w:szCs w:val="19"/>
      </w:rPr>
      <w:t xml:space="preserve">. </w:t>
    </w:r>
    <w:r w:rsidR="002E7A96">
      <w:rPr>
        <w:rFonts w:ascii="Arial" w:hAnsi="Arial"/>
        <w:snapToGrid w:val="0"/>
        <w:sz w:val="19"/>
        <w:szCs w:val="19"/>
      </w:rPr>
      <w:t>1 de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B160C" w14:textId="77777777" w:rsidR="009D0423" w:rsidRDefault="009D04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07F83" w14:textId="77777777" w:rsidR="009D474F" w:rsidRDefault="009D474F">
      <w:r>
        <w:separator/>
      </w:r>
    </w:p>
  </w:footnote>
  <w:footnote w:type="continuationSeparator" w:id="0">
    <w:p w14:paraId="68928C5F" w14:textId="77777777" w:rsidR="009D474F" w:rsidRDefault="009D4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22DBA" w14:textId="77777777" w:rsidR="009D0423" w:rsidRDefault="009D042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6516F" w14:textId="48F2FD9F" w:rsidR="00D41FF6" w:rsidRDefault="009D0423">
    <w:pPr>
      <w:pStyle w:val="Cabealho"/>
      <w:ind w:right="-567"/>
      <w:jc w:val="right"/>
    </w:pPr>
    <w:r>
      <w:rPr>
        <w:noProof/>
      </w:rPr>
      <w:drawing>
        <wp:inline distT="0" distB="0" distL="0" distR="0" wp14:anchorId="2CF8994D" wp14:editId="581DDEF6">
          <wp:extent cx="2380615" cy="581025"/>
          <wp:effectExtent l="0" t="0" r="635" b="9525"/>
          <wp:docPr id="6" name="Image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061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05A02" w14:textId="77777777" w:rsidR="009D0423" w:rsidRDefault="009D04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3740"/>
    <w:rsid w:val="00003D5F"/>
    <w:rsid w:val="00003E00"/>
    <w:rsid w:val="000067CE"/>
    <w:rsid w:val="000179FD"/>
    <w:rsid w:val="00022A90"/>
    <w:rsid w:val="0003616C"/>
    <w:rsid w:val="00041B81"/>
    <w:rsid w:val="000513EE"/>
    <w:rsid w:val="000529E9"/>
    <w:rsid w:val="0005623E"/>
    <w:rsid w:val="00062237"/>
    <w:rsid w:val="0006408A"/>
    <w:rsid w:val="00065C7D"/>
    <w:rsid w:val="00071C82"/>
    <w:rsid w:val="00075D61"/>
    <w:rsid w:val="00077753"/>
    <w:rsid w:val="00084116"/>
    <w:rsid w:val="00087C71"/>
    <w:rsid w:val="00095258"/>
    <w:rsid w:val="000C1461"/>
    <w:rsid w:val="000C284E"/>
    <w:rsid w:val="000D0822"/>
    <w:rsid w:val="000D2680"/>
    <w:rsid w:val="000F12DB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31431"/>
    <w:rsid w:val="001408A2"/>
    <w:rsid w:val="001430C4"/>
    <w:rsid w:val="00145C01"/>
    <w:rsid w:val="001477C1"/>
    <w:rsid w:val="001610C4"/>
    <w:rsid w:val="00163DFF"/>
    <w:rsid w:val="00164B87"/>
    <w:rsid w:val="00184F7F"/>
    <w:rsid w:val="001A4664"/>
    <w:rsid w:val="001A6585"/>
    <w:rsid w:val="001B499B"/>
    <w:rsid w:val="001C218D"/>
    <w:rsid w:val="001C3E45"/>
    <w:rsid w:val="001C75F0"/>
    <w:rsid w:val="001D3E84"/>
    <w:rsid w:val="001D43CB"/>
    <w:rsid w:val="001D4C00"/>
    <w:rsid w:val="001E1DE4"/>
    <w:rsid w:val="001E36AB"/>
    <w:rsid w:val="00201967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869FD"/>
    <w:rsid w:val="00290D0B"/>
    <w:rsid w:val="00291584"/>
    <w:rsid w:val="00296B55"/>
    <w:rsid w:val="002976AA"/>
    <w:rsid w:val="002C09C4"/>
    <w:rsid w:val="002C1A0C"/>
    <w:rsid w:val="002C37D0"/>
    <w:rsid w:val="002C4A12"/>
    <w:rsid w:val="002C799E"/>
    <w:rsid w:val="002D37F5"/>
    <w:rsid w:val="002D5D5C"/>
    <w:rsid w:val="002D69CB"/>
    <w:rsid w:val="002E2C44"/>
    <w:rsid w:val="002E7A96"/>
    <w:rsid w:val="002F044B"/>
    <w:rsid w:val="002F3B95"/>
    <w:rsid w:val="00300057"/>
    <w:rsid w:val="003079A1"/>
    <w:rsid w:val="00310EE1"/>
    <w:rsid w:val="00322B58"/>
    <w:rsid w:val="003459E3"/>
    <w:rsid w:val="00350B4B"/>
    <w:rsid w:val="00357881"/>
    <w:rsid w:val="00364B21"/>
    <w:rsid w:val="00366D22"/>
    <w:rsid w:val="0037139F"/>
    <w:rsid w:val="00383717"/>
    <w:rsid w:val="00390540"/>
    <w:rsid w:val="003B0CBB"/>
    <w:rsid w:val="003C2C2B"/>
    <w:rsid w:val="003C48DD"/>
    <w:rsid w:val="003D19E2"/>
    <w:rsid w:val="003D520D"/>
    <w:rsid w:val="0041213E"/>
    <w:rsid w:val="0043520C"/>
    <w:rsid w:val="00442031"/>
    <w:rsid w:val="00472CAA"/>
    <w:rsid w:val="004745FB"/>
    <w:rsid w:val="004815A6"/>
    <w:rsid w:val="004B38B4"/>
    <w:rsid w:val="004B63F1"/>
    <w:rsid w:val="004B6934"/>
    <w:rsid w:val="004C30B7"/>
    <w:rsid w:val="004E7383"/>
    <w:rsid w:val="004F31C2"/>
    <w:rsid w:val="004F7051"/>
    <w:rsid w:val="00501843"/>
    <w:rsid w:val="00502869"/>
    <w:rsid w:val="00511362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951D6"/>
    <w:rsid w:val="00596BD5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4A8B"/>
    <w:rsid w:val="00646F9C"/>
    <w:rsid w:val="00660F7E"/>
    <w:rsid w:val="00671209"/>
    <w:rsid w:val="006757E1"/>
    <w:rsid w:val="00676FEB"/>
    <w:rsid w:val="00685CA6"/>
    <w:rsid w:val="006A0C71"/>
    <w:rsid w:val="006A1642"/>
    <w:rsid w:val="006B72FD"/>
    <w:rsid w:val="006C5B24"/>
    <w:rsid w:val="006D2F70"/>
    <w:rsid w:val="006E306B"/>
    <w:rsid w:val="006E7CF7"/>
    <w:rsid w:val="006F4F30"/>
    <w:rsid w:val="006F65F6"/>
    <w:rsid w:val="006F7561"/>
    <w:rsid w:val="006F75CE"/>
    <w:rsid w:val="00711106"/>
    <w:rsid w:val="00717CF2"/>
    <w:rsid w:val="00725F4F"/>
    <w:rsid w:val="00744DF6"/>
    <w:rsid w:val="00746B5F"/>
    <w:rsid w:val="007636E6"/>
    <w:rsid w:val="0076644F"/>
    <w:rsid w:val="007726FB"/>
    <w:rsid w:val="007B4630"/>
    <w:rsid w:val="007B5984"/>
    <w:rsid w:val="007B5E42"/>
    <w:rsid w:val="007C4995"/>
    <w:rsid w:val="007C708A"/>
    <w:rsid w:val="007D2B35"/>
    <w:rsid w:val="007E2780"/>
    <w:rsid w:val="007F34C9"/>
    <w:rsid w:val="008046F8"/>
    <w:rsid w:val="00820397"/>
    <w:rsid w:val="008417D8"/>
    <w:rsid w:val="0084513A"/>
    <w:rsid w:val="00846C0E"/>
    <w:rsid w:val="008523F9"/>
    <w:rsid w:val="0086057C"/>
    <w:rsid w:val="008858CA"/>
    <w:rsid w:val="00890225"/>
    <w:rsid w:val="008A4271"/>
    <w:rsid w:val="008B45DF"/>
    <w:rsid w:val="008F4AFC"/>
    <w:rsid w:val="0090179A"/>
    <w:rsid w:val="009145DF"/>
    <w:rsid w:val="0091689D"/>
    <w:rsid w:val="00916C46"/>
    <w:rsid w:val="00930AC8"/>
    <w:rsid w:val="00934C78"/>
    <w:rsid w:val="00936513"/>
    <w:rsid w:val="00946E4C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0423"/>
    <w:rsid w:val="009D2FB3"/>
    <w:rsid w:val="009D474F"/>
    <w:rsid w:val="009E0334"/>
    <w:rsid w:val="009E0A8B"/>
    <w:rsid w:val="00A132CD"/>
    <w:rsid w:val="00A17169"/>
    <w:rsid w:val="00A21515"/>
    <w:rsid w:val="00A2417A"/>
    <w:rsid w:val="00A272A4"/>
    <w:rsid w:val="00A31196"/>
    <w:rsid w:val="00A44B42"/>
    <w:rsid w:val="00A46460"/>
    <w:rsid w:val="00A55E4E"/>
    <w:rsid w:val="00A63F15"/>
    <w:rsid w:val="00A65F76"/>
    <w:rsid w:val="00A67DC9"/>
    <w:rsid w:val="00A8645A"/>
    <w:rsid w:val="00AD05A6"/>
    <w:rsid w:val="00AD208F"/>
    <w:rsid w:val="00AE04D0"/>
    <w:rsid w:val="00AE79DA"/>
    <w:rsid w:val="00AF4B02"/>
    <w:rsid w:val="00AF4C48"/>
    <w:rsid w:val="00AF73C2"/>
    <w:rsid w:val="00B02E44"/>
    <w:rsid w:val="00B06137"/>
    <w:rsid w:val="00B156B1"/>
    <w:rsid w:val="00B21005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B203F"/>
    <w:rsid w:val="00BC3325"/>
    <w:rsid w:val="00BC3719"/>
    <w:rsid w:val="00BC3900"/>
    <w:rsid w:val="00BD01E8"/>
    <w:rsid w:val="00BD0BEC"/>
    <w:rsid w:val="00BD3FE1"/>
    <w:rsid w:val="00C07FE1"/>
    <w:rsid w:val="00C27FCF"/>
    <w:rsid w:val="00C41829"/>
    <w:rsid w:val="00C5481A"/>
    <w:rsid w:val="00C55C61"/>
    <w:rsid w:val="00C60A25"/>
    <w:rsid w:val="00C635D4"/>
    <w:rsid w:val="00C916CF"/>
    <w:rsid w:val="00CA2551"/>
    <w:rsid w:val="00CA6B3A"/>
    <w:rsid w:val="00CB4ACB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15C89"/>
    <w:rsid w:val="00D342DC"/>
    <w:rsid w:val="00D3447D"/>
    <w:rsid w:val="00D37C84"/>
    <w:rsid w:val="00D41FF6"/>
    <w:rsid w:val="00D518A3"/>
    <w:rsid w:val="00D51DC4"/>
    <w:rsid w:val="00D6299B"/>
    <w:rsid w:val="00D7057C"/>
    <w:rsid w:val="00D719C8"/>
    <w:rsid w:val="00D7469B"/>
    <w:rsid w:val="00D90EBD"/>
    <w:rsid w:val="00D95C39"/>
    <w:rsid w:val="00D965BF"/>
    <w:rsid w:val="00DA41B7"/>
    <w:rsid w:val="00DA58A3"/>
    <w:rsid w:val="00DA68C1"/>
    <w:rsid w:val="00DB6AD3"/>
    <w:rsid w:val="00DC4260"/>
    <w:rsid w:val="00DE1F51"/>
    <w:rsid w:val="00DE7E9F"/>
    <w:rsid w:val="00DF3DCD"/>
    <w:rsid w:val="00E01B51"/>
    <w:rsid w:val="00E0570B"/>
    <w:rsid w:val="00E06AD8"/>
    <w:rsid w:val="00E252D5"/>
    <w:rsid w:val="00E2547B"/>
    <w:rsid w:val="00E35794"/>
    <w:rsid w:val="00E410C9"/>
    <w:rsid w:val="00E538C3"/>
    <w:rsid w:val="00E53AC4"/>
    <w:rsid w:val="00E6076C"/>
    <w:rsid w:val="00E8408C"/>
    <w:rsid w:val="00E96B9E"/>
    <w:rsid w:val="00EA12F7"/>
    <w:rsid w:val="00EA2421"/>
    <w:rsid w:val="00EA58B2"/>
    <w:rsid w:val="00EC6866"/>
    <w:rsid w:val="00EE0B41"/>
    <w:rsid w:val="00EE7059"/>
    <w:rsid w:val="00EF174D"/>
    <w:rsid w:val="00EF394D"/>
    <w:rsid w:val="00F120A3"/>
    <w:rsid w:val="00F275F6"/>
    <w:rsid w:val="00F360D8"/>
    <w:rsid w:val="00F3687C"/>
    <w:rsid w:val="00F43A01"/>
    <w:rsid w:val="00F4541E"/>
    <w:rsid w:val="00F51E37"/>
    <w:rsid w:val="00F57781"/>
    <w:rsid w:val="00F635C8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C4E50"/>
    <w:rsid w:val="00FC5C37"/>
    <w:rsid w:val="00FD135E"/>
    <w:rsid w:val="00FD242A"/>
    <w:rsid w:val="00FD6CC5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67CCD84"/>
  <w15:docId w15:val="{43DC5F7B-DCA2-4793-9A55-0B919E70E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5</TotalTime>
  <Pages>1</Pages>
  <Words>164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JUNIA CAMPOS LOPES CANABRAVA BT001899</cp:lastModifiedBy>
  <cp:revision>15</cp:revision>
  <cp:lastPrinted>2025-07-25T16:24:00Z</cp:lastPrinted>
  <dcterms:created xsi:type="dcterms:W3CDTF">2025-04-14T21:50:00Z</dcterms:created>
  <dcterms:modified xsi:type="dcterms:W3CDTF">2025-07-25T16:24:00Z</dcterms:modified>
</cp:coreProperties>
</file>